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Adam OSBARN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fl.1474)</w:t>
      </w:r>
    </w:p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Sholden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>, Kent.</w:t>
      </w:r>
    </w:p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1474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p.353)</w:t>
      </w:r>
    </w:p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6445A" w:rsidRPr="00A45608" w:rsidRDefault="0026445A" w:rsidP="0026445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7 May 2016</w:t>
      </w:r>
    </w:p>
    <w:p w:rsidR="006B2F86" w:rsidRPr="00E71FC3" w:rsidRDefault="0026445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45A" w:rsidRDefault="0026445A" w:rsidP="00E71FC3">
      <w:pPr>
        <w:spacing w:after="0" w:line="240" w:lineRule="auto"/>
      </w:pPr>
      <w:r>
        <w:separator/>
      </w:r>
    </w:p>
  </w:endnote>
  <w:endnote w:type="continuationSeparator" w:id="0">
    <w:p w:rsidR="0026445A" w:rsidRDefault="002644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45A" w:rsidRDefault="0026445A" w:rsidP="00E71FC3">
      <w:pPr>
        <w:spacing w:after="0" w:line="240" w:lineRule="auto"/>
      </w:pPr>
      <w:r>
        <w:separator/>
      </w:r>
    </w:p>
  </w:footnote>
  <w:footnote w:type="continuationSeparator" w:id="0">
    <w:p w:rsidR="0026445A" w:rsidRDefault="002644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5A"/>
    <w:rsid w:val="0026445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D45AFF-59A8-4505-9D1C-868CE880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2016-06-13T20:54:00Z</dcterms:created>
  <dcterms:modified xsi:type="dcterms:W3CDTF">2016-06-13T20:55:00Z</dcterms:modified>
</cp:coreProperties>
</file>